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27EB31B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314F8D">
        <w:rPr>
          <w:rStyle w:val="Strong"/>
          <w:bCs w:val="0"/>
        </w:rPr>
        <w:t>2</w:t>
      </w:r>
      <w:r w:rsidR="00314F8D">
        <w:rPr>
          <w:rStyle w:val="Strong"/>
          <w:b w:val="0"/>
          <w:bCs w:val="0"/>
        </w:rPr>
        <w:t>6-G005-21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66174534" w:rsidR="00C44890" w:rsidRPr="00492684" w:rsidRDefault="00351DB8" w:rsidP="00C44890">
      <w:pPr>
        <w:rPr>
          <w:lang w:val="en-GB"/>
        </w:rPr>
      </w:pPr>
      <w:r>
        <w:rPr>
          <w:lang w:val="en-GB"/>
        </w:rPr>
        <w:t xml:space="preserve">MWYSSA seeks a potential local supplier that can be able to provide a quality large multifunction office printer that can be able to cater for the entire Ministry’s printing tasks that is convenient </w:t>
      </w:r>
      <w:r w:rsidR="00414254">
        <w:rPr>
          <w:lang w:val="en-GB"/>
        </w:rPr>
        <w:t>and can meet mass printing.</w:t>
      </w:r>
      <w:r>
        <w:rPr>
          <w:lang w:val="en-GB"/>
        </w:rPr>
        <w:t xml:space="preserve">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2498A470" w:rsidR="002A4740" w:rsidRDefault="00414254" w:rsidP="00414254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414254">
        <w:rPr>
          <w:lang w:val="en-GB"/>
        </w:rPr>
        <w:t>Fast-pace printi</w:t>
      </w:r>
      <w:r>
        <w:rPr>
          <w:lang w:val="en-GB"/>
        </w:rPr>
        <w:t xml:space="preserve">ng </w:t>
      </w:r>
    </w:p>
    <w:p w14:paraId="78D5C946" w14:textId="735D29C3" w:rsidR="00414254" w:rsidRDefault="00414254" w:rsidP="00414254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Sustainable (supplier can maintain item with after-sale services during the long run)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4B88AA43" w:rsidR="00C44890" w:rsidRDefault="00414254" w:rsidP="00414254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 w:rsidRPr="00414254">
        <w:rPr>
          <w:lang w:val="en-GB"/>
        </w:rPr>
        <w:t xml:space="preserve">Supplier technical person must install </w:t>
      </w:r>
      <w:r>
        <w:rPr>
          <w:lang w:val="en-GB"/>
        </w:rPr>
        <w:t>machine</w:t>
      </w:r>
      <w:r w:rsidRPr="00414254">
        <w:rPr>
          <w:lang w:val="en-GB"/>
        </w:rPr>
        <w:t xml:space="preserve"> in office alongside MWYSSA IT officer</w:t>
      </w:r>
    </w:p>
    <w:p w14:paraId="3DBCFBE8" w14:textId="28B5C355" w:rsidR="00414254" w:rsidRPr="00414254" w:rsidRDefault="00414254" w:rsidP="00414254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 xml:space="preserve">Admin credentials and access to the machine must </w:t>
      </w:r>
      <w:proofErr w:type="spellStart"/>
      <w:r>
        <w:rPr>
          <w:lang w:val="en-GB"/>
        </w:rPr>
        <w:t>given</w:t>
      </w:r>
      <w:proofErr w:type="spellEnd"/>
      <w:r>
        <w:rPr>
          <w:lang w:val="en-GB"/>
        </w:rPr>
        <w:t xml:space="preserve"> to MWYSSA </w:t>
      </w:r>
      <w:r w:rsidR="003255BA">
        <w:rPr>
          <w:lang w:val="en-GB"/>
        </w:rPr>
        <w:t>during installation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3BE8F06B" w:rsidR="00C44890" w:rsidRPr="00492684" w:rsidRDefault="00844312" w:rsidP="00C44890">
      <w:pPr>
        <w:rPr>
          <w:lang w:val="en-GB"/>
        </w:rPr>
      </w:pPr>
      <w:r>
        <w:rPr>
          <w:lang w:val="en-GB"/>
        </w:rPr>
        <w:t>Machine must be delivered once procurement process is complete and payment is processed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352597C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CC3D2" w14:textId="77777777" w:rsidR="008F56BB" w:rsidRDefault="008F56BB">
      <w:r>
        <w:separator/>
      </w:r>
    </w:p>
  </w:endnote>
  <w:endnote w:type="continuationSeparator" w:id="0">
    <w:p w14:paraId="2D826530" w14:textId="77777777" w:rsidR="008F56BB" w:rsidRDefault="008F56BB">
      <w:r>
        <w:continuationSeparator/>
      </w:r>
    </w:p>
  </w:endnote>
  <w:endnote w:type="continuationNotice" w:id="1">
    <w:p w14:paraId="41B5325A" w14:textId="77777777" w:rsidR="008F56BB" w:rsidRDefault="008F56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1BD176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A44BE">
      <w:rPr>
        <w:noProof/>
      </w:rPr>
      <w:t>2021-12-20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7F7DE" w14:textId="77777777" w:rsidR="008F56BB" w:rsidRDefault="008F56BB">
      <w:r>
        <w:separator/>
      </w:r>
    </w:p>
  </w:footnote>
  <w:footnote w:type="continuationSeparator" w:id="0">
    <w:p w14:paraId="669AE48E" w14:textId="77777777" w:rsidR="008F56BB" w:rsidRDefault="008F56BB">
      <w:r>
        <w:continuationSeparator/>
      </w:r>
    </w:p>
  </w:footnote>
  <w:footnote w:type="continuationNotice" w:id="1">
    <w:p w14:paraId="0E851AD3" w14:textId="77777777" w:rsidR="008F56BB" w:rsidRDefault="008F56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35FFE"/>
    <w:multiLevelType w:val="hybridMultilevel"/>
    <w:tmpl w:val="D11CC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1F43B6"/>
    <w:multiLevelType w:val="hybridMultilevel"/>
    <w:tmpl w:val="DEA288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4"/>
  </w:num>
  <w:num w:numId="14">
    <w:abstractNumId w:val="4"/>
  </w:num>
  <w:num w:numId="15">
    <w:abstractNumId w:val="8"/>
  </w:num>
  <w:num w:numId="16">
    <w:abstractNumId w:val="13"/>
  </w:num>
  <w:num w:numId="1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4F8D"/>
    <w:rsid w:val="00316FAE"/>
    <w:rsid w:val="00317B96"/>
    <w:rsid w:val="00320285"/>
    <w:rsid w:val="0032183A"/>
    <w:rsid w:val="00322CB3"/>
    <w:rsid w:val="00323351"/>
    <w:rsid w:val="00323ED9"/>
    <w:rsid w:val="00324B17"/>
    <w:rsid w:val="003255BA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1DB8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254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819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44BE"/>
    <w:rsid w:val="007A56FE"/>
    <w:rsid w:val="007A5E4A"/>
    <w:rsid w:val="007A7259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312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56BB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5CA9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1032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2021-12-20T02:41:00Z</dcterms:created>
  <dcterms:modified xsi:type="dcterms:W3CDTF">2021-12-20T02:41:00Z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